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Hexham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Hexham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Hexham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Hexham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Hexham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Hexham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Hexham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Hexham is estimated to be </w:t>
      </w:r>
      <w:r w:rsidRPr="00773DF7">
        <w:rPr>
          <w:rFonts w:ascii="Libre Franklin Light" w:eastAsia="Times New Roman" w:hAnsi="Libre Franklin Light" w:cs="Calibri Light"/>
          <w:b/>
          <w:bCs/>
          <w:color w:val="C45911" w:themeColor="accent2" w:themeShade="BF"/>
        </w:rPr>
        <w:t xml:space="preserve">£878,263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Hexham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Hexham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Hexham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Hexham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x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Hexham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x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Hexham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Hexham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x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Hexham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Hexham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Hexham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Hexham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Hexham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Hexham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£878,263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Hexham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£295,845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£21,193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£530,031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£878,263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Hexham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Hexham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Hexham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Hexham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Hexham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Hexham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Hexham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Hexham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Hexham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Hexham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Hexham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Hexham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E806D46-AEE5-4A9A-A588-E88084ABD81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